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B71C93" w:rsidRPr="00506B7D">
          <w:rPr>
            <w:color w:val="000000" w:themeColor="text1"/>
          </w:rPr>
          <w:t xml:space="preserve"> земельный участок (далее - Объект) из земель населённых пунктов с кадастровым номером </w:t>
        </w:r>
        <w:r w:rsidR="00B71C93" w:rsidRPr="00506B7D">
          <w:rPr>
            <w:b/>
            <w:color w:val="000000" w:themeColor="text1"/>
          </w:rPr>
          <w:t>74:25:</w:t>
        </w:r>
        <w:r w:rsidR="0088005D" w:rsidRPr="00506B7D">
          <w:rPr>
            <w:b/>
            <w:color w:val="000000" w:themeColor="text1"/>
          </w:rPr>
          <w:t xml:space="preserve"> </w:t>
        </w:r>
        <w:r w:rsidR="0088005D" w:rsidRPr="00506B7D">
          <w:rPr>
            <w:color w:val="000000" w:themeColor="text1"/>
          </w:rPr>
          <w:t>_________________   площадью _______</w:t>
        </w:r>
        <w:r w:rsidR="00B71C93" w:rsidRPr="00506B7D">
          <w:rPr>
            <w:color w:val="000000" w:themeColor="text1"/>
          </w:rPr>
          <w:t xml:space="preserve"> кв. м., расположенный по адресному ориентиру: Челябинская область, г. Златоу</w:t>
        </w:r>
        <w:r w:rsidR="00BF7C23" w:rsidRPr="00506B7D">
          <w:rPr>
            <w:color w:val="000000" w:themeColor="text1"/>
          </w:rPr>
          <w:t xml:space="preserve">ст, </w:t>
        </w:r>
        <w:r w:rsidR="0088005D" w:rsidRPr="00506B7D">
          <w:rPr>
            <w:color w:val="000000" w:themeColor="text1"/>
          </w:rPr>
          <w:t>_____________________________________________________________________________________</w:t>
        </w:r>
        <w:r w:rsidR="00B71C93" w:rsidRPr="00506B7D">
          <w:rPr>
            <w:color w:val="000000" w:themeColor="text1"/>
          </w:rPr>
          <w:t xml:space="preserve">. </w:t>
        </w:r>
        <w:r w:rsidR="00B71C93" w:rsidRPr="00506B7D">
          <w:rPr>
            <w:b/>
            <w:color w:val="000000" w:themeColor="text1"/>
          </w:rPr>
          <w:t>Разрешенный вид использования земельного участка:</w:t>
        </w:r>
        <w:r w:rsidR="00A14CD1" w:rsidRPr="00506B7D">
          <w:rPr>
            <w:b/>
            <w:color w:val="000000" w:themeColor="text1"/>
          </w:rPr>
          <w:t xml:space="preserve"> </w:t>
        </w:r>
        <w:r w:rsidR="0088005D" w:rsidRPr="00506B7D">
          <w:rPr>
            <w:color w:val="000000" w:themeColor="text1"/>
          </w:rPr>
          <w:t>___________________________________</w:t>
        </w:r>
        <w:r w:rsidR="00A14CD1" w:rsidRPr="00506B7D">
          <w:rPr>
            <w:color w:val="000000" w:themeColor="text1"/>
          </w:rPr>
          <w:t xml:space="preserve"> (вид указанный в ЕГРН), целевое использование: </w:t>
        </w:r>
        <w:r w:rsidR="00B71C93" w:rsidRPr="00506B7D">
          <w:rPr>
            <w:color w:val="000000" w:themeColor="text1"/>
          </w:rPr>
          <w:t xml:space="preserve"> </w:t>
        </w:r>
        <w:r w:rsidR="0088005D" w:rsidRPr="00506B7D">
          <w:rPr>
            <w:color w:val="000000" w:themeColor="text1"/>
          </w:rPr>
          <w:t>___________________________________________________________________________</w:t>
        </w:r>
        <w:r w:rsidR="00B71C93" w:rsidRPr="00506B7D">
          <w:rPr>
            <w:color w:val="000000" w:themeColor="text1"/>
          </w:rPr>
          <w:t>.</w:t>
        </w:r>
      </w:fldSimple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fldSimple w:instr="DOCVARIABLE &quot;SP_FUNC: GetObjectRegin (CONTEXT)&quot; \* MERGEFORMAT ">
        <w:r w:rsidR="00B71C93" w:rsidRPr="00506B7D">
          <w:rPr>
            <w:color w:val="000000" w:themeColor="text1"/>
          </w:rPr>
          <w:t xml:space="preserve">Протокола </w:t>
        </w:r>
        <w:r w:rsidR="00BF7C23" w:rsidRPr="00506B7D">
          <w:rPr>
            <w:color w:val="000000" w:themeColor="text1"/>
          </w:rPr>
          <w:t xml:space="preserve">приема заявок на участие в аукционе на право заключения договора аренды земельного участка </w:t>
        </w:r>
        <w:r w:rsidR="00B71C93" w:rsidRPr="00506B7D">
          <w:rPr>
            <w:color w:val="000000" w:themeColor="text1"/>
          </w:rPr>
          <w:t xml:space="preserve"> от </w:t>
        </w:r>
        <w:r w:rsidR="0088005D" w:rsidRPr="00506B7D">
          <w:rPr>
            <w:color w:val="000000" w:themeColor="text1"/>
          </w:rPr>
          <w:t>_____________</w:t>
        </w:r>
        <w:r w:rsidR="00B71C93" w:rsidRPr="00506B7D">
          <w:rPr>
            <w:color w:val="000000" w:themeColor="text1"/>
          </w:rPr>
          <w:t>202</w:t>
        </w:r>
        <w:r w:rsidR="0088005D" w:rsidRPr="00506B7D">
          <w:rPr>
            <w:color w:val="000000" w:themeColor="text1"/>
          </w:rPr>
          <w:t>__</w:t>
        </w:r>
        <w:r w:rsidR="00B71C93" w:rsidRPr="00506B7D">
          <w:rPr>
            <w:color w:val="000000" w:themeColor="text1"/>
          </w:rPr>
          <w:t xml:space="preserve">г.  и Распоряжения ОМС  «Комитета по управлению имуществом Златоустовского городского округа» </w:t>
        </w:r>
        <w:r w:rsidR="00BF7C23" w:rsidRPr="00506B7D">
          <w:rPr>
            <w:color w:val="000000" w:themeColor="text1"/>
          </w:rPr>
          <w:t xml:space="preserve">от </w:t>
        </w:r>
        <w:r w:rsidR="0088005D" w:rsidRPr="00506B7D">
          <w:rPr>
            <w:color w:val="000000" w:themeColor="text1"/>
          </w:rPr>
          <w:t>_______</w:t>
        </w:r>
        <w:r w:rsidR="00B71C93" w:rsidRPr="00506B7D">
          <w:rPr>
            <w:color w:val="000000" w:themeColor="text1"/>
          </w:rPr>
          <w:t>2020</w:t>
        </w:r>
        <w:r w:rsidR="0088005D" w:rsidRPr="00506B7D">
          <w:rPr>
            <w:color w:val="000000" w:themeColor="text1"/>
          </w:rPr>
          <w:t>___</w:t>
        </w:r>
        <w:r w:rsidR="00B71C93" w:rsidRPr="00506B7D">
          <w:rPr>
            <w:color w:val="000000" w:themeColor="text1"/>
          </w:rPr>
          <w:t>. №</w:t>
        </w:r>
        <w:r w:rsidR="0088005D" w:rsidRPr="00506B7D">
          <w:rPr>
            <w:color w:val="000000" w:themeColor="text1"/>
          </w:rPr>
          <w:t xml:space="preserve"> ______</w:t>
        </w:r>
        <w:r w:rsidR="00B71C93" w:rsidRPr="00506B7D">
          <w:rPr>
            <w:color w:val="000000" w:themeColor="text1"/>
          </w:rPr>
          <w:t xml:space="preserve"> «О проведении аукциона </w:t>
        </w:r>
        <w:r w:rsidR="00BF7C23" w:rsidRPr="00506B7D">
          <w:rPr>
            <w:color w:val="000000" w:themeColor="text1"/>
          </w:rPr>
          <w:t>на</w:t>
        </w:r>
        <w:r w:rsidR="00B71C93" w:rsidRPr="00506B7D">
          <w:rPr>
            <w:color w:val="000000" w:themeColor="text1"/>
          </w:rPr>
          <w:t xml:space="preserve"> прав</w:t>
        </w:r>
        <w:r w:rsidR="00BF7C23" w:rsidRPr="00506B7D">
          <w:rPr>
            <w:color w:val="000000" w:themeColor="text1"/>
          </w:rPr>
          <w:t xml:space="preserve">о </w:t>
        </w:r>
        <w:r w:rsidR="00B71C93" w:rsidRPr="00506B7D">
          <w:rPr>
            <w:color w:val="000000" w:themeColor="text1"/>
          </w:rPr>
          <w:t xml:space="preserve"> заключени</w:t>
        </w:r>
        <w:r w:rsidR="00BF7C23" w:rsidRPr="00506B7D">
          <w:rPr>
            <w:color w:val="000000" w:themeColor="text1"/>
          </w:rPr>
          <w:t>я</w:t>
        </w:r>
        <w:r w:rsidR="00B71C93" w:rsidRPr="00506B7D">
          <w:rPr>
            <w:color w:val="000000" w:themeColor="text1"/>
          </w:rPr>
          <w:t xml:space="preserve"> договора аренды земельного участка»</w:t>
        </w:r>
      </w:fldSimple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 xml:space="preserve">зультатам аукциона и составляет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 xml:space="preserve">Сумма задатка в размере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 xml:space="preserve">внесенного задатка составляет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5001A1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01A1">
        <w:rPr>
          <w:color w:val="000000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EB0114">
        <w:t>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отчетным,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5001A1" w:rsidRPr="002454C0" w:rsidRDefault="005001A1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>
        <w:rPr>
          <w:szCs w:val="22"/>
        </w:rPr>
        <w:t xml:space="preserve">4.2.11. </w:t>
      </w:r>
      <w:r w:rsidRPr="005001A1">
        <w:rPr>
          <w:szCs w:val="22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2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5001A1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A14CD1" w:rsidRPr="00470AD5" w:rsidRDefault="00470AD5" w:rsidP="00470AD5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6.4.</w:t>
      </w:r>
      <w:r>
        <w:rPr>
          <w:color w:val="000000" w:themeColor="text1"/>
        </w:rPr>
        <w:t xml:space="preserve"> </w:t>
      </w:r>
      <w:r>
        <w:rPr>
          <w:b/>
          <w:sz w:val="24"/>
          <w:szCs w:val="24"/>
        </w:rPr>
        <w:t>Обременение/ограничение прав на земельные участки</w:t>
      </w:r>
      <w:r>
        <w:rPr>
          <w:color w:val="000000" w:themeColor="text1"/>
          <w:sz w:val="24"/>
          <w:szCs w:val="24"/>
        </w:rPr>
        <w:t>:  нет.</w:t>
      </w: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этом.;</w:t>
      </w:r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п.п. 7.1. - 7.3. Договора, Арендодатель должен известить Арендатора не менее,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6A0AA8">
        <w:t>Договор составлен в 2</w:t>
      </w:r>
      <w:r w:rsidR="001728AD" w:rsidRPr="00EB0114">
        <w:t>-хэкземплярах, имеющих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EF399C" w:rsidRDefault="00506B7D" w:rsidP="006A0AA8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</w:t>
      </w:r>
      <w:r w:rsidRPr="00EB0114">
        <w:rPr>
          <w:color w:val="000000"/>
          <w:sz w:val="22"/>
          <w:szCs w:val="22"/>
        </w:rPr>
        <w:lastRenderedPageBreak/>
        <w:t xml:space="preserve">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Получатель - УФК по Челябинской области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(КУИ ЗГО)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ИНН 7404009308, КПП 740401001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Р/счет  03100643000000016900,</w:t>
      </w:r>
    </w:p>
    <w:p w:rsidR="00506B7D" w:rsidRPr="00FD5774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БИК 017501500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КБК 118 1 11 050 1204 0000 120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ОКТМО 75712000</w:t>
      </w:r>
    </w:p>
    <w:p w:rsidR="00CA598B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3E6F90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3E6F90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3E6F90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3E6F90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3E6F90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3E6F90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3E6F90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3E6F90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3E6F90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3E6F90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3E6F90"/>
    <w:rsid w:val="004027B4"/>
    <w:rsid w:val="00402B8A"/>
    <w:rsid w:val="00402F64"/>
    <w:rsid w:val="00427470"/>
    <w:rsid w:val="0043536D"/>
    <w:rsid w:val="004541BA"/>
    <w:rsid w:val="004602F7"/>
    <w:rsid w:val="00464237"/>
    <w:rsid w:val="00470AD5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265</TotalTime>
  <Pages>5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32</cp:revision>
  <cp:lastPrinted>2013-10-05T09:38:00Z</cp:lastPrinted>
  <dcterms:created xsi:type="dcterms:W3CDTF">2020-11-19T05:32:00Z</dcterms:created>
  <dcterms:modified xsi:type="dcterms:W3CDTF">2024-04-01T08:27:00Z</dcterms:modified>
</cp:coreProperties>
</file>